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1C45" w:rsidRDefault="00ED1C45" w:rsidP="00ED1C45">
      <w:pPr>
        <w:pStyle w:val="NoSpacing"/>
      </w:pPr>
      <w:r>
        <w:rPr>
          <w:u w:val="single"/>
        </w:rPr>
        <w:t>John ALYN</w:t>
      </w:r>
      <w:r>
        <w:t xml:space="preserve">       (fl.1437</w:t>
      </w:r>
      <w:r w:rsidR="0045027A">
        <w:t>-40</w:t>
      </w:r>
      <w:r>
        <w:t>)</w:t>
      </w:r>
    </w:p>
    <w:p w:rsidR="00ED1C45" w:rsidRDefault="00545CE0" w:rsidP="00ED1C45">
      <w:pPr>
        <w:pStyle w:val="NoSpacing"/>
      </w:pPr>
      <w:r>
        <w:t>of Newham Abbey.</w:t>
      </w:r>
    </w:p>
    <w:p w:rsidR="00ED1C45" w:rsidRDefault="00ED1C45" w:rsidP="00ED1C45">
      <w:pPr>
        <w:pStyle w:val="NoSpacing"/>
      </w:pPr>
    </w:p>
    <w:p w:rsidR="00ED1C45" w:rsidRDefault="00ED1C45" w:rsidP="00ED1C45">
      <w:pPr>
        <w:pStyle w:val="NoSpacing"/>
      </w:pPr>
    </w:p>
    <w:p w:rsidR="00ED1C45" w:rsidRDefault="00ED1C45" w:rsidP="00ED1C45">
      <w:pPr>
        <w:pStyle w:val="NoSpacing"/>
      </w:pPr>
      <w:r>
        <w:t>23 Feb.1437</w:t>
      </w:r>
      <w:r>
        <w:tab/>
        <w:t xml:space="preserve">He was ordained acolyte in </w:t>
      </w:r>
      <w:proofErr w:type="spellStart"/>
      <w:r>
        <w:t>Clyst</w:t>
      </w:r>
      <w:proofErr w:type="spellEnd"/>
      <w:r>
        <w:t xml:space="preserve"> by the Bishop.</w:t>
      </w:r>
    </w:p>
    <w:p w:rsidR="00ED1C45" w:rsidRDefault="00ED1C45" w:rsidP="00ED1C45">
      <w:pPr>
        <w:pStyle w:val="NoSpacing"/>
      </w:pPr>
      <w:r>
        <w:tab/>
      </w:r>
      <w:r>
        <w:tab/>
        <w:t>(“Register of Edmund Lacy, Bishop of Exeter 1420-55” part 4 p.163)</w:t>
      </w:r>
    </w:p>
    <w:p w:rsidR="00545CE0" w:rsidRDefault="00545CE0" w:rsidP="00ED1C45">
      <w:pPr>
        <w:pStyle w:val="NoSpacing"/>
      </w:pPr>
      <w:r>
        <w:t>19 Dec.1439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Church.</w:t>
      </w:r>
    </w:p>
    <w:p w:rsidR="00545CE0" w:rsidRDefault="00545CE0" w:rsidP="00ED1C45">
      <w:pPr>
        <w:pStyle w:val="NoSpacing"/>
      </w:pPr>
      <w:r>
        <w:tab/>
      </w:r>
      <w:r>
        <w:tab/>
        <w:t>(ibid. p.174)</w:t>
      </w:r>
    </w:p>
    <w:p w:rsidR="0045027A" w:rsidRDefault="00D252B2" w:rsidP="00ED1C45">
      <w:pPr>
        <w:pStyle w:val="NoSpacing"/>
      </w:pPr>
      <w:r>
        <w:t>20 Feb.1440</w:t>
      </w:r>
      <w:r>
        <w:tab/>
        <w:t xml:space="preserve">He was ordained </w:t>
      </w:r>
      <w:r w:rsidR="0045027A">
        <w:t>deacon.  (ibid.p.175)</w:t>
      </w:r>
    </w:p>
    <w:p w:rsidR="00D252B2" w:rsidRDefault="00D252B2" w:rsidP="00D252B2">
      <w:pPr>
        <w:pStyle w:val="NoSpacing"/>
      </w:pPr>
      <w:r>
        <w:t>21 May</w:t>
      </w:r>
      <w:r>
        <w:tab/>
        <w:t xml:space="preserve">He was ordained priest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D252B2" w:rsidRDefault="00D252B2" w:rsidP="00D252B2">
      <w:pPr>
        <w:pStyle w:val="NoSpacing"/>
      </w:pPr>
      <w:r>
        <w:tab/>
      </w:r>
      <w:r>
        <w:tab/>
        <w:t>(ibid.</w:t>
      </w:r>
      <w:r>
        <w:t xml:space="preserve"> p.177)</w:t>
      </w:r>
    </w:p>
    <w:p w:rsidR="00545CE0" w:rsidRDefault="00545CE0" w:rsidP="00ED1C45">
      <w:pPr>
        <w:pStyle w:val="NoSpacing"/>
      </w:pPr>
    </w:p>
    <w:p w:rsidR="00D252B2" w:rsidRDefault="00D252B2" w:rsidP="00ED1C45">
      <w:pPr>
        <w:pStyle w:val="NoSpacing"/>
      </w:pPr>
    </w:p>
    <w:p w:rsidR="0045027A" w:rsidRDefault="0045027A" w:rsidP="00ED1C45">
      <w:pPr>
        <w:pStyle w:val="NoSpacing"/>
      </w:pPr>
      <w:r>
        <w:t>16 June 2017</w:t>
      </w:r>
    </w:p>
    <w:p w:rsidR="00D252B2" w:rsidRPr="004824FA" w:rsidRDefault="00D252B2" w:rsidP="00ED1C45">
      <w:pPr>
        <w:pStyle w:val="NoSpacing"/>
      </w:pPr>
      <w:r>
        <w:t>27 June 2017</w:t>
      </w:r>
      <w:bookmarkStart w:id="0" w:name="_GoBack"/>
      <w:bookmarkEnd w:id="0"/>
    </w:p>
    <w:p w:rsidR="006B2F86" w:rsidRPr="00ED1C45" w:rsidRDefault="00D252B2" w:rsidP="00E71FC3">
      <w:pPr>
        <w:pStyle w:val="NoSpacing"/>
      </w:pPr>
    </w:p>
    <w:sectPr w:rsidR="006B2F86" w:rsidRPr="00ED1C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1C45" w:rsidRDefault="00ED1C45" w:rsidP="00E71FC3">
      <w:pPr>
        <w:spacing w:after="0" w:line="240" w:lineRule="auto"/>
      </w:pPr>
      <w:r>
        <w:separator/>
      </w:r>
    </w:p>
  </w:endnote>
  <w:endnote w:type="continuationSeparator" w:id="0">
    <w:p w:rsidR="00ED1C45" w:rsidRDefault="00ED1C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1C45" w:rsidRDefault="00ED1C45" w:rsidP="00E71FC3">
      <w:pPr>
        <w:spacing w:after="0" w:line="240" w:lineRule="auto"/>
      </w:pPr>
      <w:r>
        <w:separator/>
      </w:r>
    </w:p>
  </w:footnote>
  <w:footnote w:type="continuationSeparator" w:id="0">
    <w:p w:rsidR="00ED1C45" w:rsidRDefault="00ED1C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C45"/>
    <w:rsid w:val="001A7C09"/>
    <w:rsid w:val="0045027A"/>
    <w:rsid w:val="00545CE0"/>
    <w:rsid w:val="00577BD5"/>
    <w:rsid w:val="006A1F77"/>
    <w:rsid w:val="00733BE7"/>
    <w:rsid w:val="00AB52E8"/>
    <w:rsid w:val="00B16D3F"/>
    <w:rsid w:val="00D252B2"/>
    <w:rsid w:val="00E71FC3"/>
    <w:rsid w:val="00ED1C4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E2CD6"/>
  <w15:chartTrackingRefBased/>
  <w15:docId w15:val="{B31B68D7-C9E0-4204-B0E1-E59A943AA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A1.dotx</Template>
  <TotalTime>4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2017-01-19T09:44:00Z</dcterms:created>
  <dcterms:modified xsi:type="dcterms:W3CDTF">2017-06-27T13:00:00Z</dcterms:modified>
</cp:coreProperties>
</file>